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365A6" w14:textId="7BF7AEED" w:rsidR="00BA00AB" w:rsidRDefault="008544A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SCHROUDE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d.1426-7)</w:t>
      </w:r>
    </w:p>
    <w:p w14:paraId="67FEABE9" w14:textId="144C31A4" w:rsidR="008544AC" w:rsidRDefault="008544A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Richmond. North Riding of Yorkshire. Chaplain.</w:t>
      </w:r>
    </w:p>
    <w:p w14:paraId="4A192FED" w14:textId="43507EA6" w:rsidR="008544AC" w:rsidRDefault="008544A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178132" w14:textId="5AC41B4D" w:rsidR="008544AC" w:rsidRDefault="008544A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584566" w14:textId="4B36C255" w:rsidR="008544AC" w:rsidRDefault="008544A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Sep.1426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p.146)</w:t>
      </w:r>
    </w:p>
    <w:p w14:paraId="0ECA05A2" w14:textId="56CA1E2A" w:rsidR="008544AC" w:rsidRDefault="008544A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Jan.1427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22F41CB5" w14:textId="09FE115E" w:rsidR="008544AC" w:rsidRDefault="008544A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ECECCE" w14:textId="06459ABE" w:rsidR="008544AC" w:rsidRDefault="008544A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4E20E6" w14:textId="5843F2CD" w:rsidR="008544AC" w:rsidRDefault="008544A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February 2002</w:t>
      </w:r>
    </w:p>
    <w:p w14:paraId="41C6957D" w14:textId="77777777" w:rsidR="008544AC" w:rsidRPr="008544AC" w:rsidRDefault="008544A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8544AC" w:rsidRPr="008544A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A97F2" w14:textId="77777777" w:rsidR="008544AC" w:rsidRDefault="008544AC" w:rsidP="009139A6">
      <w:r>
        <w:separator/>
      </w:r>
    </w:p>
  </w:endnote>
  <w:endnote w:type="continuationSeparator" w:id="0">
    <w:p w14:paraId="426C0475" w14:textId="77777777" w:rsidR="008544AC" w:rsidRDefault="008544A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BA7E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96AB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089C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F8525" w14:textId="77777777" w:rsidR="008544AC" w:rsidRDefault="008544AC" w:rsidP="009139A6">
      <w:r>
        <w:separator/>
      </w:r>
    </w:p>
  </w:footnote>
  <w:footnote w:type="continuationSeparator" w:id="0">
    <w:p w14:paraId="2AC685FD" w14:textId="77777777" w:rsidR="008544AC" w:rsidRDefault="008544A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CDA8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C012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A902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4AC"/>
    <w:rsid w:val="000666E0"/>
    <w:rsid w:val="002510B7"/>
    <w:rsid w:val="005C130B"/>
    <w:rsid w:val="00826F5C"/>
    <w:rsid w:val="008544A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158551"/>
  <w15:chartTrackingRefBased/>
  <w15:docId w15:val="{79E8ACAA-5D0F-441D-AA52-B631747D4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2022-02-26T09:45:00Z</dcterms:created>
  <dcterms:modified xsi:type="dcterms:W3CDTF">2022-02-26T09:48:00Z</dcterms:modified>
</cp:coreProperties>
</file>